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02C8C" w14:textId="77777777" w:rsidR="00FD35BA" w:rsidRDefault="00FD35BA" w:rsidP="00FD3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WESTWODE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1B9B979" w14:textId="77777777" w:rsidR="00FD35BA" w:rsidRDefault="00FD35BA" w:rsidP="00FD35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0D1CCB" w14:textId="77777777" w:rsidR="00FD35BA" w:rsidRDefault="00FD35BA" w:rsidP="00FD35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165650" w14:textId="77777777" w:rsidR="00FD35BA" w:rsidRDefault="00FD35BA" w:rsidP="00FD3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on Dorchester, Dorset.</w:t>
      </w:r>
    </w:p>
    <w:p w14:paraId="32FA083D" w14:textId="77777777" w:rsidR="00FD35BA" w:rsidRDefault="00FD35BA" w:rsidP="00FD3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D1AE972" w14:textId="77777777" w:rsidR="00FD35BA" w:rsidRDefault="00FD35BA" w:rsidP="00FD35B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7A99B9" w14:textId="77777777" w:rsidR="00FD35BA" w:rsidRDefault="00FD35BA" w:rsidP="00FD35BA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p.5)</w:t>
      </w:r>
    </w:p>
    <w:p w14:paraId="166829D9" w14:textId="77777777" w:rsidR="00FD35BA" w:rsidRDefault="00FD35BA" w:rsidP="00FD35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51A22EE" w14:textId="77777777" w:rsidR="00FD35BA" w:rsidRDefault="00FD35BA" w:rsidP="00FD35B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6BAC7AC" w14:textId="77777777" w:rsidR="00FD35BA" w:rsidRDefault="00FD35BA" w:rsidP="00FD3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June 2021</w:t>
      </w:r>
    </w:p>
    <w:p w14:paraId="566F2CE4" w14:textId="068AE8B4" w:rsidR="00BA00AB" w:rsidRPr="00FD35B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D35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B13E1" w14:textId="77777777" w:rsidR="00FD35BA" w:rsidRDefault="00FD35BA" w:rsidP="009139A6">
      <w:r>
        <w:separator/>
      </w:r>
    </w:p>
  </w:endnote>
  <w:endnote w:type="continuationSeparator" w:id="0">
    <w:p w14:paraId="43FD49BB" w14:textId="77777777" w:rsidR="00FD35BA" w:rsidRDefault="00FD35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57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709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EC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A09AA" w14:textId="77777777" w:rsidR="00FD35BA" w:rsidRDefault="00FD35BA" w:rsidP="009139A6">
      <w:r>
        <w:separator/>
      </w:r>
    </w:p>
  </w:footnote>
  <w:footnote w:type="continuationSeparator" w:id="0">
    <w:p w14:paraId="3653F505" w14:textId="77777777" w:rsidR="00FD35BA" w:rsidRDefault="00FD35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66B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FA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4F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5B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D45C4"/>
  <w15:chartTrackingRefBased/>
  <w15:docId w15:val="{698B2254-3537-423C-BAA6-9DE12859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2021-06-14T20:46:00Z</dcterms:created>
  <dcterms:modified xsi:type="dcterms:W3CDTF">2021-06-14T20:46:00Z</dcterms:modified>
</cp:coreProperties>
</file>